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3B8BC" w14:textId="6E49AC43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F55EE">
        <w:rPr>
          <w:b/>
          <w:i/>
          <w:noProof/>
          <w:sz w:val="28"/>
        </w:rPr>
        <w:t>3134</w:t>
      </w:r>
    </w:p>
    <w:p w14:paraId="5392D7D7" w14:textId="63229EA9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990613">
        <w:rPr>
          <w:b/>
          <w:noProof/>
          <w:sz w:val="24"/>
        </w:rPr>
        <w:t xml:space="preserve">                </w:t>
      </w:r>
      <w:bookmarkStart w:id="0" w:name="_GoBack"/>
      <w:bookmarkEnd w:id="0"/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990613">
        <w:rPr>
          <w:noProof/>
        </w:rPr>
        <w:t>212575</w:t>
      </w:r>
    </w:p>
    <w:p w14:paraId="436F414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270E8A" w14:textId="797E22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43C9">
        <w:rPr>
          <w:rFonts w:ascii="Arial" w:hAnsi="Arial"/>
          <w:b/>
          <w:lang w:val="en-US"/>
        </w:rPr>
        <w:t xml:space="preserve">Huawei, </w:t>
      </w:r>
      <w:proofErr w:type="spellStart"/>
      <w:r w:rsidR="00A243C9">
        <w:rPr>
          <w:rFonts w:ascii="Arial" w:hAnsi="Arial"/>
          <w:b/>
          <w:lang w:val="en-US"/>
        </w:rPr>
        <w:t>HiSilicon</w:t>
      </w:r>
      <w:proofErr w:type="spellEnd"/>
    </w:p>
    <w:p w14:paraId="5B659940" w14:textId="099551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43C9">
        <w:rPr>
          <w:rFonts w:ascii="Arial" w:hAnsi="Arial"/>
          <w:b/>
          <w:lang w:val="en-US"/>
        </w:rPr>
        <w:t xml:space="preserve">New KI </w:t>
      </w:r>
      <w:r w:rsidR="00C702F5" w:rsidRPr="00C702F5">
        <w:rPr>
          <w:rFonts w:ascii="Arial" w:hAnsi="Arial"/>
          <w:b/>
          <w:lang w:val="en-US"/>
        </w:rPr>
        <w:t xml:space="preserve">on </w:t>
      </w:r>
      <w:proofErr w:type="spellStart"/>
      <w:r w:rsidR="00C702F5" w:rsidRPr="00C702F5">
        <w:rPr>
          <w:rFonts w:ascii="Arial" w:hAnsi="Arial"/>
          <w:b/>
          <w:lang w:val="en-US"/>
        </w:rPr>
        <w:t>DoS</w:t>
      </w:r>
      <w:proofErr w:type="spellEnd"/>
      <w:r w:rsidR="00C702F5" w:rsidRPr="00C702F5">
        <w:rPr>
          <w:rFonts w:ascii="Arial" w:hAnsi="Arial"/>
          <w:b/>
          <w:lang w:val="en-US"/>
        </w:rPr>
        <w:t xml:space="preserve"> to NSAC procedure</w:t>
      </w:r>
    </w:p>
    <w:p w14:paraId="63B51346" w14:textId="400F8168" w:rsidR="00C022E3" w:rsidRDefault="00C022E3" w:rsidP="00A17662">
      <w:pPr>
        <w:keepNext/>
        <w:tabs>
          <w:tab w:val="left" w:pos="2127"/>
          <w:tab w:val="left" w:pos="3588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  <w:lang w:eastAsia="zh-CN"/>
        </w:rPr>
        <w:t>Approval</w:t>
      </w:r>
      <w:r w:rsidR="00A17662">
        <w:rPr>
          <w:rFonts w:ascii="Arial" w:hAnsi="Arial"/>
          <w:b/>
          <w:lang w:eastAsia="zh-CN"/>
        </w:rPr>
        <w:tab/>
      </w:r>
    </w:p>
    <w:p w14:paraId="34B15B44" w14:textId="731E4D98" w:rsidR="00C022E3" w:rsidRDefault="00C022E3" w:rsidP="00A243C9">
      <w:pPr>
        <w:keepNext/>
        <w:pBdr>
          <w:bottom w:val="single" w:sz="4" w:space="1" w:color="auto"/>
        </w:pBdr>
        <w:tabs>
          <w:tab w:val="left" w:pos="2127"/>
          <w:tab w:val="left" w:pos="4320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243C9">
        <w:rPr>
          <w:rFonts w:ascii="Arial" w:hAnsi="Arial"/>
          <w:b/>
        </w:rPr>
        <w:tab/>
      </w:r>
      <w:r w:rsidR="00A17662">
        <w:rPr>
          <w:rFonts w:ascii="Arial" w:hAnsi="Arial"/>
          <w:b/>
        </w:rPr>
        <w:t xml:space="preserve">5.21 </w:t>
      </w:r>
      <w:r w:rsidR="00A17662" w:rsidRPr="00A17662">
        <w:rPr>
          <w:rFonts w:ascii="Arial" w:hAnsi="Arial"/>
          <w:b/>
        </w:rPr>
        <w:t>FS_eNS2_SEC</w:t>
      </w:r>
      <w:r w:rsidR="00A243C9">
        <w:rPr>
          <w:rFonts w:ascii="Arial" w:hAnsi="Arial"/>
          <w:b/>
        </w:rPr>
        <w:tab/>
      </w:r>
    </w:p>
    <w:p w14:paraId="13071C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E475BD" w14:textId="039394E5" w:rsidR="00C022E3" w:rsidRPr="00A17662" w:rsidRDefault="00A17662" w:rsidP="00A17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>Include</w:t>
      </w:r>
      <w:r w:rsidRPr="005F1FA3">
        <w:rPr>
          <w:b/>
          <w:i/>
        </w:rPr>
        <w:t xml:space="preserve">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KI in</w:t>
      </w:r>
      <w:r w:rsidRPr="005F1FA3">
        <w:rPr>
          <w:b/>
          <w:i/>
        </w:rPr>
        <w:t xml:space="preserve"> TR</w:t>
      </w:r>
      <w:r>
        <w:rPr>
          <w:b/>
          <w:i/>
        </w:rPr>
        <w:t>33.874</w:t>
      </w:r>
    </w:p>
    <w:p w14:paraId="6185996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6E3FD50" w14:textId="69BC9AE5" w:rsidR="00C022E3" w:rsidRPr="00F029B8" w:rsidRDefault="00C022E3">
      <w:pPr>
        <w:pStyle w:val="Reference"/>
      </w:pPr>
      <w:r w:rsidRPr="00F029B8">
        <w:t>[1]</w:t>
      </w:r>
      <w:r w:rsidRPr="00F029B8">
        <w:tab/>
      </w:r>
    </w:p>
    <w:p w14:paraId="241466A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821D32" w14:textId="76F8B22E" w:rsidR="00C022E3" w:rsidRPr="00A17662" w:rsidRDefault="00A17662" w:rsidP="00A17662">
      <w:pPr>
        <w:jc w:val="both"/>
        <w:rPr>
          <w:lang w:eastAsia="zh-CN"/>
        </w:rPr>
      </w:pPr>
      <w:r>
        <w:rPr>
          <w:lang w:eastAsia="zh-CN"/>
        </w:rPr>
        <w:t xml:space="preserve">This contribution proposes a new key issue for the study.  </w:t>
      </w:r>
    </w:p>
    <w:p w14:paraId="0CA6BE0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19B32E3" w14:textId="77777777" w:rsidR="00A17662" w:rsidRPr="00E122F4" w:rsidRDefault="00A17662" w:rsidP="00A17662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proofErr w:type="gramStart"/>
      <w:r>
        <w:rPr>
          <w:sz w:val="24"/>
          <w:szCs w:val="24"/>
        </w:rPr>
        <w:t>pCR</w:t>
      </w:r>
      <w:proofErr w:type="spellEnd"/>
      <w:proofErr w:type="gramEnd"/>
    </w:p>
    <w:p w14:paraId="67558D4C" w14:textId="05C65E0A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BEGINNING OF </w:t>
      </w:r>
      <w:r w:rsidR="001E2122">
        <w:rPr>
          <w:rFonts w:cs="Arial"/>
          <w:noProof/>
          <w:color w:val="2E74B5"/>
          <w:sz w:val="24"/>
          <w:szCs w:val="24"/>
        </w:rPr>
        <w:t>CHANGE</w:t>
      </w:r>
      <w:r w:rsidRPr="00975EBF">
        <w:rPr>
          <w:rFonts w:cs="Arial"/>
          <w:noProof/>
          <w:color w:val="2E74B5"/>
          <w:sz w:val="24"/>
          <w:szCs w:val="24"/>
        </w:rPr>
        <w:t xml:space="preserve"> </w:t>
      </w:r>
      <w:r w:rsidR="005E2FF2" w:rsidRPr="005E2FF2">
        <w:rPr>
          <w:rFonts w:cs="Arial"/>
          <w:noProof/>
          <w:color w:val="2E74B5"/>
          <w:sz w:val="24"/>
          <w:szCs w:val="24"/>
          <w:highlight w:val="yellow"/>
        </w:rPr>
        <w:t>(All Text Are New)</w:t>
      </w:r>
      <w:r w:rsidRPr="00975EBF">
        <w:rPr>
          <w:rFonts w:cs="Arial"/>
          <w:noProof/>
          <w:color w:val="2E74B5"/>
          <w:sz w:val="24"/>
          <w:szCs w:val="24"/>
        </w:rPr>
        <w:t>***</w:t>
      </w:r>
    </w:p>
    <w:p w14:paraId="2B87EAE3" w14:textId="70E1D0F4" w:rsidR="00A17662" w:rsidRDefault="00A17662" w:rsidP="00A17662">
      <w:pPr>
        <w:pStyle w:val="Heading2"/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63690071"/>
      <w:proofErr w:type="gramStart"/>
      <w:r>
        <w:t>5.X</w:t>
      </w:r>
      <w:proofErr w:type="gramEnd"/>
      <w:r>
        <w:tab/>
        <w:t xml:space="preserve">Key Issue #X: </w:t>
      </w:r>
      <w:bookmarkEnd w:id="1"/>
      <w:bookmarkEnd w:id="2"/>
      <w:bookmarkEnd w:id="3"/>
      <w:bookmarkEnd w:id="4"/>
      <w:bookmarkEnd w:id="5"/>
      <w:proofErr w:type="spellStart"/>
      <w:r w:rsidR="00FC70DD" w:rsidRPr="00FC70DD">
        <w:rPr>
          <w:lang w:eastAsia="zh-CN"/>
        </w:rPr>
        <w:t>DoS</w:t>
      </w:r>
      <w:proofErr w:type="spellEnd"/>
      <w:r w:rsidR="00FC70DD" w:rsidRPr="00FC70DD">
        <w:rPr>
          <w:lang w:eastAsia="zh-CN"/>
        </w:rPr>
        <w:t xml:space="preserve"> to NSAC procedure</w:t>
      </w:r>
    </w:p>
    <w:p w14:paraId="184ACCD3" w14:textId="77777777" w:rsidR="00A17662" w:rsidRDefault="00A17662" w:rsidP="00A17662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63690072"/>
      <w:r>
        <w:t>5.1.1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7178CD23" w14:textId="40015115" w:rsidR="004A79C8" w:rsidRPr="00893891" w:rsidRDefault="004A79C8" w:rsidP="004A79C8">
      <w:pPr>
        <w:rPr>
          <w:lang w:val="en-SG"/>
        </w:rPr>
      </w:pPr>
      <w:bookmarkStart w:id="11" w:name="_Toc513475449"/>
      <w:bookmarkStart w:id="12" w:name="_Toc48930865"/>
      <w:bookmarkStart w:id="13" w:name="_Toc49376114"/>
      <w:bookmarkStart w:id="14" w:name="_Toc56501567"/>
      <w:bookmarkStart w:id="15" w:name="_Toc63690073"/>
      <w:r>
        <w:rPr>
          <w:lang w:val="en-SG" w:eastAsia="zh-CN"/>
        </w:rPr>
        <w:t xml:space="preserve">A new </w:t>
      </w:r>
      <w:r>
        <w:t>Network Slice Admission Control</w:t>
      </w:r>
      <w:r>
        <w:rPr>
          <w:lang w:val="en-SG" w:eastAsia="zh-CN"/>
        </w:rPr>
        <w:t xml:space="preserve"> (NSAC) procedure has been introduced </w:t>
      </w:r>
      <w:r w:rsidR="005D51B7">
        <w:t>in TS23.501 [2] and TS23.502 [3],</w:t>
      </w:r>
      <w:r>
        <w:t xml:space="preserve"> where the number of registered UEs is monitored for a network slice (</w:t>
      </w:r>
      <w:r w:rsidR="00893891">
        <w:rPr>
          <w:rFonts w:hint="eastAsia"/>
          <w:lang w:eastAsia="zh-CN"/>
        </w:rPr>
        <w:t>i.e.</w:t>
      </w:r>
      <w:r w:rsidR="00893891">
        <w:rPr>
          <w:lang w:eastAsia="zh-CN"/>
        </w:rPr>
        <w:t xml:space="preserve"> </w:t>
      </w:r>
      <w:r>
        <w:t xml:space="preserve">S-NSSAI) and a UE will be rejected to access if the number of UE registered in the requested S-NSSAI has reached its quota.  </w:t>
      </w:r>
      <w:r w:rsidR="00AD779D">
        <w:t>However, the NSAC procedure need</w:t>
      </w:r>
      <w:r w:rsidR="00893891">
        <w:t>s</w:t>
      </w:r>
      <w:r w:rsidR="00AD779D">
        <w:t xml:space="preserve"> to be studied </w:t>
      </w:r>
      <w:r w:rsidR="00893891">
        <w:t xml:space="preserve">further </w:t>
      </w:r>
      <w:r w:rsidR="00AD779D">
        <w:t xml:space="preserve">to </w:t>
      </w:r>
      <w:r w:rsidR="00893891">
        <w:t>address</w:t>
      </w:r>
      <w:r w:rsidR="00AD779D">
        <w:t xml:space="preserve"> </w:t>
      </w:r>
      <w:r w:rsidR="00893891">
        <w:t xml:space="preserve">potential security risks, </w:t>
      </w:r>
      <w:r w:rsidR="005204B3">
        <w:t>for example</w:t>
      </w:r>
      <w:r w:rsidR="00893891">
        <w:t>s</w:t>
      </w:r>
      <w:r w:rsidR="005204B3">
        <w:t xml:space="preserve">: </w:t>
      </w:r>
    </w:p>
    <w:p w14:paraId="49FFBF01" w14:textId="450BE2A4" w:rsidR="00893891" w:rsidRDefault="00893891" w:rsidP="007F5C4B">
      <w:pPr>
        <w:numPr>
          <w:ilvl w:val="0"/>
          <w:numId w:val="20"/>
        </w:numPr>
      </w:pPr>
      <w:r>
        <w:rPr>
          <w:lang w:val="en-SG"/>
        </w:rPr>
        <w:t>In the current</w:t>
      </w:r>
      <w:r>
        <w:t xml:space="preserve"> NSAC procedure, t</w:t>
      </w:r>
      <w:r w:rsidR="00E15F34">
        <w:t xml:space="preserve">he number of registered UE </w:t>
      </w:r>
      <w:r>
        <w:t xml:space="preserve">in </w:t>
      </w:r>
      <w:r w:rsidR="009030F8">
        <w:t>an</w:t>
      </w:r>
      <w:r>
        <w:t xml:space="preserve"> S-NSSAI </w:t>
      </w:r>
      <w:r w:rsidR="00E15F34">
        <w:t xml:space="preserve">is updated </w:t>
      </w:r>
      <w:r>
        <w:t>independently</w:t>
      </w:r>
      <w:r w:rsidRPr="00893891">
        <w:t xml:space="preserve"> </w:t>
      </w:r>
      <w:r>
        <w:t>from other S-NSSAI</w:t>
      </w:r>
      <w:r w:rsidR="00837446">
        <w:t>s</w:t>
      </w:r>
      <w:r>
        <w:t xml:space="preserve"> during the registration procedure</w:t>
      </w:r>
      <w:r w:rsidR="00E15F34">
        <w:t xml:space="preserve">. </w:t>
      </w:r>
      <w:r w:rsidR="00837446">
        <w:t>In other words,</w:t>
      </w:r>
      <w:r>
        <w:t xml:space="preserve"> the granularity</w:t>
      </w:r>
      <w:r w:rsidR="00837446">
        <w:t xml:space="preserve"> level</w:t>
      </w:r>
      <w:r>
        <w:t xml:space="preserve"> at registration is </w:t>
      </w:r>
      <w:r w:rsidR="007F5C4B">
        <w:t>S-</w:t>
      </w:r>
      <w:r w:rsidR="00837446">
        <w:t xml:space="preserve">NSSAI. </w:t>
      </w:r>
      <w:r>
        <w:t xml:space="preserve">However, it is not </w:t>
      </w:r>
      <w:r w:rsidR="00837446">
        <w:t>the case in</w:t>
      </w:r>
      <w:r>
        <w:t xml:space="preserve"> the de</w:t>
      </w:r>
      <w:r w:rsidR="00837446">
        <w:t>-</w:t>
      </w:r>
      <w:r>
        <w:t xml:space="preserve">registration procedure. </w:t>
      </w:r>
      <w:r w:rsidR="00B61912">
        <w:t xml:space="preserve">The numbers are </w:t>
      </w:r>
      <w:r w:rsidR="009030F8">
        <w:t>only updated when the UE exit</w:t>
      </w:r>
      <w:r w:rsidR="007F5C4B">
        <w:t>s</w:t>
      </w:r>
      <w:r w:rsidR="00B61912">
        <w:t xml:space="preserve"> </w:t>
      </w:r>
      <w:r w:rsidR="009030F8">
        <w:t>from all network slices</w:t>
      </w:r>
      <w:r w:rsidR="00B61912">
        <w:t>, i.e. de-registered</w:t>
      </w:r>
      <w:r w:rsidR="009030F8">
        <w:t xml:space="preserve">. </w:t>
      </w:r>
      <w:r w:rsidR="007F5C4B">
        <w:t xml:space="preserve">Since a UE may access multiple slices, e.g. eight, </w:t>
      </w:r>
      <w:r w:rsidR="007F5C4B">
        <w:rPr>
          <w:lang w:val="en-SG"/>
        </w:rPr>
        <w:t xml:space="preserve">the UE </w:t>
      </w:r>
      <w:r w:rsidR="007F5C4B" w:rsidRPr="007F5C4B">
        <w:t xml:space="preserve">would </w:t>
      </w:r>
      <w:r w:rsidR="00841B65">
        <w:t xml:space="preserve">still </w:t>
      </w:r>
      <w:r w:rsidR="007F5C4B">
        <w:t xml:space="preserve">be </w:t>
      </w:r>
      <w:r w:rsidR="007F5C4B" w:rsidRPr="007F5C4B">
        <w:t>count</w:t>
      </w:r>
      <w:r w:rsidR="007F5C4B">
        <w:t>ed</w:t>
      </w:r>
      <w:r w:rsidR="007F5C4B" w:rsidRPr="007F5C4B">
        <w:t xml:space="preserve"> against quota usage</w:t>
      </w:r>
      <w:r w:rsidR="007F5C4B">
        <w:t xml:space="preserve"> of </w:t>
      </w:r>
      <w:r w:rsidR="00841B65">
        <w:t xml:space="preserve">ALL </w:t>
      </w:r>
      <w:r w:rsidR="007F5C4B">
        <w:t xml:space="preserve">S-NSSAIs even </w:t>
      </w:r>
      <w:r w:rsidR="00963D67">
        <w:t xml:space="preserve">the UE </w:t>
      </w:r>
      <w:r w:rsidR="007F5C4B">
        <w:t xml:space="preserve">is not using some or most of </w:t>
      </w:r>
      <w:r w:rsidR="00963D67">
        <w:t>slices (“idly occupied” by the UE)</w:t>
      </w:r>
      <w:r w:rsidR="007F5C4B">
        <w:t xml:space="preserve">. This </w:t>
      </w:r>
      <w:r w:rsidR="006A68D6">
        <w:t xml:space="preserve">may lead to the quota reached fast which </w:t>
      </w:r>
      <w:r w:rsidR="00B61912">
        <w:t xml:space="preserve">does not reflect the real usage of a slice. Other legitimate UEs will suffer from </w:t>
      </w:r>
      <w:proofErr w:type="spellStart"/>
      <w:r w:rsidR="00B61912">
        <w:t>DoS</w:t>
      </w:r>
      <w:proofErr w:type="spellEnd"/>
      <w:r w:rsidR="001728C3">
        <w:t xml:space="preserve"> – “dog in the </w:t>
      </w:r>
      <w:proofErr w:type="spellStart"/>
      <w:r w:rsidR="001728C3">
        <w:t>mager</w:t>
      </w:r>
      <w:proofErr w:type="spellEnd"/>
      <w:r w:rsidR="001728C3">
        <w:t xml:space="preserve">”. </w:t>
      </w:r>
      <w:r w:rsidR="006A68D6">
        <w:t xml:space="preserve">It is notable that </w:t>
      </w:r>
      <w:r w:rsidR="0060390B">
        <w:t xml:space="preserve">an attacker can use legitimate UEs to launch such attacks. </w:t>
      </w:r>
    </w:p>
    <w:p w14:paraId="05EC0937" w14:textId="3E1BEE18" w:rsidR="006A68D6" w:rsidRDefault="00C50E73" w:rsidP="00C50E73">
      <w:pPr>
        <w:numPr>
          <w:ilvl w:val="0"/>
          <w:numId w:val="20"/>
        </w:numPr>
      </w:pPr>
      <w:r w:rsidRPr="00C50E73">
        <w:t>Assuming NS</w:t>
      </w:r>
      <w:r>
        <w:t>S</w:t>
      </w:r>
      <w:r w:rsidRPr="00C50E73">
        <w:t>AA is executed before NSAC</w:t>
      </w:r>
      <w:r>
        <w:t>,</w:t>
      </w:r>
      <w:r w:rsidRPr="00C50E73">
        <w:t xml:space="preserve"> then if </w:t>
      </w:r>
      <w:r w:rsidR="006A68D6">
        <w:t xml:space="preserve">NSSAA is successful but quota has been reached, UE will be rejected. The UE has to send registration request later and go through the same NSSAA procedure again. This is a significant waste of resource (has to serve fewer UEs given the same resource) when NSSAA is required, since NSSAA requires multiple rounds of message exchanges with the home PLMN. </w:t>
      </w:r>
    </w:p>
    <w:p w14:paraId="5D7E2AE2" w14:textId="1B07B067" w:rsidR="006A68D6" w:rsidRDefault="006A68D6" w:rsidP="006A68D6">
      <w:pPr>
        <w:numPr>
          <w:ilvl w:val="0"/>
          <w:numId w:val="20"/>
        </w:numPr>
      </w:pPr>
      <w:r>
        <w:t>The</w:t>
      </w:r>
      <w:r w:rsidRPr="006A68D6">
        <w:t xml:space="preserve"> </w:t>
      </w:r>
      <w:r>
        <w:t xml:space="preserve">Early Admission Control (EAC) mode has been introduced where the admission control can be inactive if the number of UE bellows a preconfigured </w:t>
      </w:r>
      <w:proofErr w:type="spellStart"/>
      <w:r>
        <w:t>threashold</w:t>
      </w:r>
      <w:proofErr w:type="spellEnd"/>
      <w:r>
        <w:t xml:space="preserve">. This may pose a </w:t>
      </w:r>
      <w:r w:rsidR="000B6093">
        <w:t xml:space="preserve">security </w:t>
      </w:r>
      <w:r>
        <w:t xml:space="preserve">risk </w:t>
      </w:r>
      <w:r w:rsidR="000B6093">
        <w:t>that</w:t>
      </w:r>
      <w:r>
        <w:t xml:space="preserve"> exceed</w:t>
      </w:r>
      <w:r w:rsidR="000B6093">
        <w:t>s</w:t>
      </w:r>
      <w:r>
        <w:t xml:space="preserve"> the </w:t>
      </w:r>
      <w:r w:rsidR="000B6093">
        <w:t xml:space="preserve">slice </w:t>
      </w:r>
      <w:r>
        <w:t xml:space="preserve">quota when </w:t>
      </w:r>
      <w:r w:rsidRPr="006A68D6">
        <w:t xml:space="preserve">a </w:t>
      </w:r>
      <w:r>
        <w:t>sudden</w:t>
      </w:r>
      <w:r w:rsidRPr="006A68D6">
        <w:t xml:space="preserve"> increase in </w:t>
      </w:r>
      <w:r w:rsidR="000B6093">
        <w:t>the</w:t>
      </w:r>
      <w:r>
        <w:t xml:space="preserve"> slice </w:t>
      </w:r>
      <w:r w:rsidR="000B6093">
        <w:t>registration requests</w:t>
      </w:r>
      <w:r>
        <w:t>, malicious</w:t>
      </w:r>
      <w:r w:rsidR="000B6093">
        <w:t xml:space="preserve">ly or accidentally.  </w:t>
      </w:r>
    </w:p>
    <w:p w14:paraId="3218FE11" w14:textId="52E21A18" w:rsidR="009320DD" w:rsidRDefault="009320DD" w:rsidP="009320DD"/>
    <w:bookmarkEnd w:id="11"/>
    <w:bookmarkEnd w:id="12"/>
    <w:bookmarkEnd w:id="13"/>
    <w:bookmarkEnd w:id="14"/>
    <w:bookmarkEnd w:id="15"/>
    <w:p w14:paraId="1FBECC11" w14:textId="58805C48" w:rsidR="00A17662" w:rsidRPr="00975EBF" w:rsidRDefault="00A17662" w:rsidP="00A17662">
      <w:pPr>
        <w:jc w:val="center"/>
        <w:rPr>
          <w:rFonts w:cs="Arial"/>
          <w:noProof/>
          <w:color w:val="2E74B5"/>
          <w:sz w:val="24"/>
          <w:szCs w:val="24"/>
        </w:rPr>
      </w:pPr>
      <w:r w:rsidRPr="00975EBF">
        <w:rPr>
          <w:rFonts w:cs="Arial"/>
          <w:noProof/>
          <w:color w:val="2E74B5"/>
          <w:sz w:val="24"/>
          <w:szCs w:val="24"/>
        </w:rPr>
        <w:t>***</w:t>
      </w:r>
      <w:r w:rsidRPr="00975EBF">
        <w:rPr>
          <w:rFonts w:cs="Arial"/>
          <w:noProof/>
          <w:color w:val="2E74B5"/>
          <w:sz w:val="24"/>
          <w:szCs w:val="24"/>
        </w:rPr>
        <w:tab/>
        <w:t xml:space="preserve">END OF </w:t>
      </w:r>
      <w:r w:rsidR="001E2122">
        <w:rPr>
          <w:rFonts w:cs="Arial"/>
          <w:noProof/>
          <w:color w:val="2E74B5"/>
          <w:sz w:val="24"/>
          <w:szCs w:val="24"/>
        </w:rPr>
        <w:t>CHANGE</w:t>
      </w:r>
      <w:r w:rsidRPr="00975EBF">
        <w:rPr>
          <w:rFonts w:cs="Arial"/>
          <w:noProof/>
          <w:color w:val="2E74B5"/>
          <w:sz w:val="24"/>
          <w:szCs w:val="24"/>
        </w:rPr>
        <w:tab/>
        <w:t>***</w:t>
      </w:r>
    </w:p>
    <w:sectPr w:rsidR="00A17662" w:rsidRPr="00975EB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47222" w14:textId="77777777" w:rsidR="008C701F" w:rsidRDefault="008C701F">
      <w:r>
        <w:separator/>
      </w:r>
    </w:p>
  </w:endnote>
  <w:endnote w:type="continuationSeparator" w:id="0">
    <w:p w14:paraId="61BA9367" w14:textId="77777777" w:rsidR="008C701F" w:rsidRDefault="008C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FB49F" w14:textId="77777777" w:rsidR="008C701F" w:rsidRDefault="008C701F">
      <w:r>
        <w:separator/>
      </w:r>
    </w:p>
  </w:footnote>
  <w:footnote w:type="continuationSeparator" w:id="0">
    <w:p w14:paraId="488FB22C" w14:textId="77777777" w:rsidR="008C701F" w:rsidRDefault="008C7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02634CC"/>
    <w:multiLevelType w:val="hybridMultilevel"/>
    <w:tmpl w:val="4418A92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7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6093"/>
    <w:rsid w:val="000D1B5B"/>
    <w:rsid w:val="000E0EF3"/>
    <w:rsid w:val="0010401F"/>
    <w:rsid w:val="00112FC3"/>
    <w:rsid w:val="001145EC"/>
    <w:rsid w:val="001728C3"/>
    <w:rsid w:val="00173FA3"/>
    <w:rsid w:val="00184B6F"/>
    <w:rsid w:val="001861E5"/>
    <w:rsid w:val="00187A22"/>
    <w:rsid w:val="001B1652"/>
    <w:rsid w:val="001B1C0A"/>
    <w:rsid w:val="001C3EC8"/>
    <w:rsid w:val="001D2BD4"/>
    <w:rsid w:val="001D6911"/>
    <w:rsid w:val="001E212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7902"/>
    <w:rsid w:val="00295C73"/>
    <w:rsid w:val="002A1857"/>
    <w:rsid w:val="002C7F38"/>
    <w:rsid w:val="0030628A"/>
    <w:rsid w:val="003443FF"/>
    <w:rsid w:val="0035122B"/>
    <w:rsid w:val="00353451"/>
    <w:rsid w:val="00371032"/>
    <w:rsid w:val="00371B44"/>
    <w:rsid w:val="003C122B"/>
    <w:rsid w:val="003C1EA4"/>
    <w:rsid w:val="003C5A97"/>
    <w:rsid w:val="003C7A04"/>
    <w:rsid w:val="003E5275"/>
    <w:rsid w:val="003F52B2"/>
    <w:rsid w:val="00440414"/>
    <w:rsid w:val="004558E9"/>
    <w:rsid w:val="0045777E"/>
    <w:rsid w:val="0048289D"/>
    <w:rsid w:val="004A79C8"/>
    <w:rsid w:val="004B3753"/>
    <w:rsid w:val="004C31D2"/>
    <w:rsid w:val="004D55C2"/>
    <w:rsid w:val="004E2A0F"/>
    <w:rsid w:val="004F100C"/>
    <w:rsid w:val="005204B3"/>
    <w:rsid w:val="00521131"/>
    <w:rsid w:val="00527C0B"/>
    <w:rsid w:val="005410F6"/>
    <w:rsid w:val="00553FC3"/>
    <w:rsid w:val="005729C4"/>
    <w:rsid w:val="00587B85"/>
    <w:rsid w:val="0059227B"/>
    <w:rsid w:val="005B0966"/>
    <w:rsid w:val="005B795D"/>
    <w:rsid w:val="005C7C15"/>
    <w:rsid w:val="005D51B7"/>
    <w:rsid w:val="005E18AF"/>
    <w:rsid w:val="005E2FF2"/>
    <w:rsid w:val="0060390B"/>
    <w:rsid w:val="00613820"/>
    <w:rsid w:val="00652248"/>
    <w:rsid w:val="00657B80"/>
    <w:rsid w:val="00675B3C"/>
    <w:rsid w:val="00683DF8"/>
    <w:rsid w:val="0069495C"/>
    <w:rsid w:val="006A68D6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02F7"/>
    <w:rsid w:val="007F300B"/>
    <w:rsid w:val="007F5C4B"/>
    <w:rsid w:val="008014C3"/>
    <w:rsid w:val="00837446"/>
    <w:rsid w:val="00841B65"/>
    <w:rsid w:val="00850812"/>
    <w:rsid w:val="00876B9A"/>
    <w:rsid w:val="00887E6B"/>
    <w:rsid w:val="00892A3B"/>
    <w:rsid w:val="008933BF"/>
    <w:rsid w:val="00893891"/>
    <w:rsid w:val="008A10C4"/>
    <w:rsid w:val="008B0248"/>
    <w:rsid w:val="008C701F"/>
    <w:rsid w:val="008F5F33"/>
    <w:rsid w:val="009030F8"/>
    <w:rsid w:val="0091046A"/>
    <w:rsid w:val="00926ABD"/>
    <w:rsid w:val="00931716"/>
    <w:rsid w:val="009320DD"/>
    <w:rsid w:val="00947F4E"/>
    <w:rsid w:val="00963C6C"/>
    <w:rsid w:val="00963D67"/>
    <w:rsid w:val="00966D47"/>
    <w:rsid w:val="00975EBF"/>
    <w:rsid w:val="00990613"/>
    <w:rsid w:val="00992312"/>
    <w:rsid w:val="009C0DED"/>
    <w:rsid w:val="00A17662"/>
    <w:rsid w:val="00A206E7"/>
    <w:rsid w:val="00A243C9"/>
    <w:rsid w:val="00A37D7F"/>
    <w:rsid w:val="00A46410"/>
    <w:rsid w:val="00A57688"/>
    <w:rsid w:val="00A64731"/>
    <w:rsid w:val="00A84A94"/>
    <w:rsid w:val="00AA00C9"/>
    <w:rsid w:val="00AC5455"/>
    <w:rsid w:val="00AD1DAA"/>
    <w:rsid w:val="00AD779D"/>
    <w:rsid w:val="00AF1E23"/>
    <w:rsid w:val="00AF7F81"/>
    <w:rsid w:val="00B01AFF"/>
    <w:rsid w:val="00B020A1"/>
    <w:rsid w:val="00B05CC7"/>
    <w:rsid w:val="00B07574"/>
    <w:rsid w:val="00B27E39"/>
    <w:rsid w:val="00B350D8"/>
    <w:rsid w:val="00B61912"/>
    <w:rsid w:val="00B61B78"/>
    <w:rsid w:val="00B76763"/>
    <w:rsid w:val="00B7732B"/>
    <w:rsid w:val="00B879F0"/>
    <w:rsid w:val="00B9071C"/>
    <w:rsid w:val="00BC25AA"/>
    <w:rsid w:val="00C022E3"/>
    <w:rsid w:val="00C4712D"/>
    <w:rsid w:val="00C50E73"/>
    <w:rsid w:val="00C555C9"/>
    <w:rsid w:val="00C702F5"/>
    <w:rsid w:val="00C72F7F"/>
    <w:rsid w:val="00C77860"/>
    <w:rsid w:val="00C81D91"/>
    <w:rsid w:val="00C90A38"/>
    <w:rsid w:val="00C94F55"/>
    <w:rsid w:val="00CA7D62"/>
    <w:rsid w:val="00CB07A8"/>
    <w:rsid w:val="00CD4A57"/>
    <w:rsid w:val="00D33604"/>
    <w:rsid w:val="00D37B08"/>
    <w:rsid w:val="00D437FF"/>
    <w:rsid w:val="00D43B1C"/>
    <w:rsid w:val="00D5130C"/>
    <w:rsid w:val="00D62265"/>
    <w:rsid w:val="00D8512E"/>
    <w:rsid w:val="00DA1E58"/>
    <w:rsid w:val="00DA34EE"/>
    <w:rsid w:val="00DE4EF2"/>
    <w:rsid w:val="00DF2C0E"/>
    <w:rsid w:val="00DF55EE"/>
    <w:rsid w:val="00E04DB6"/>
    <w:rsid w:val="00E06FFB"/>
    <w:rsid w:val="00E15F34"/>
    <w:rsid w:val="00E30155"/>
    <w:rsid w:val="00E91FE1"/>
    <w:rsid w:val="00EA5E95"/>
    <w:rsid w:val="00ED4954"/>
    <w:rsid w:val="00EE0943"/>
    <w:rsid w:val="00EE33A2"/>
    <w:rsid w:val="00EF35DF"/>
    <w:rsid w:val="00EF5C68"/>
    <w:rsid w:val="00F029B8"/>
    <w:rsid w:val="00F67A1C"/>
    <w:rsid w:val="00F82C5B"/>
    <w:rsid w:val="00F8555F"/>
    <w:rsid w:val="00FC0DBB"/>
    <w:rsid w:val="00FC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3B5570"/>
  <w15:chartTrackingRefBased/>
  <w15:docId w15:val="{309C877E-FF4D-434C-993B-A06732D7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C778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2464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Lei Zhongding (Zander)</cp:lastModifiedBy>
  <cp:revision>6</cp:revision>
  <cp:lastPrinted>1899-12-31T16:00:00Z</cp:lastPrinted>
  <dcterms:created xsi:type="dcterms:W3CDTF">2021-08-23T08:12:00Z</dcterms:created>
  <dcterms:modified xsi:type="dcterms:W3CDTF">2021-08-23T08:58:00Z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(3)bue9G0H8lF5Yeb+4aiVkbBKNVkzUbRHLmFk6ZIQaEF9rvCozwY3mtIBa65BFB3tbFSc6AvT0
L/1UdXsyD1Vd7iaaQdKDjv9/VeUWYOUXzdvscloP30VovVDlBJYNEPGHn0OQfAUG4eiXzHX3
phYSAj8TzC/6tM243RPI0X93jvsR7KrOPwEGfeHPBXuhLczTLoRQ6RVZTFzbp9ItHyGsi4R8
OO9HfoXQmURkYk2kAV</vt:lpwstr>
  </property>
  <property fmtid="{D5CDD505-2E9C-101B-9397-08002B2CF9AE}" pid="4" name="_2015_ms_pID_7253431">
    <vt:lpwstr>NdNsmrzU2LEV/Les/PKMFa0KZmrD7caawFsuvWlEBSkxc0cfUEU522
nmO2Dh815vwNJtavsEpCLmQEgHKY/bo1JF5qk6doZM/2fPxGvKtG+OxIo1jBKIByoTe/LY4B
aafsOmDsS8f4lHr8C315t9pdJLN8G4B5pJg0dI9ur5Woeq6/I4E8HG9rGmvfoKDCJWg0MPMd
XWXVNn8wImsp2p6GWBF3dTsiuWN0ai0G+qrm</vt:lpwstr>
  </property>
  <property fmtid="{D5CDD505-2E9C-101B-9397-08002B2CF9AE}" pid="5" name="_2015_ms_pID_7253432">
    <vt:lpwstr>pg==</vt:lpwstr>
  </property>
</Properties>
</file>